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0441" w:rsidR="00280441" w:rsidP="00280441" w:rsidRDefault="00280441" w14:paraId="6C494CCF" w14:textId="77777777">
      <w:pPr>
        <w:pStyle w:val="Heading1"/>
      </w:pPr>
      <w:r w:rsidRPr="00280441">
        <w:t>Bidder Information Form</w:t>
      </w:r>
    </w:p>
    <w:p w:rsidR="00280441" w:rsidP="4824011F" w:rsidRDefault="00280441" w14:paraId="53149078" w14:textId="10D5A6DC">
      <w:pPr>
        <w:spacing w:before="0" w:after="0" w:line="283" w:lineRule="auto"/>
        <w:rPr>
          <w:highlight w:val="yellow"/>
        </w:rPr>
      </w:pPr>
      <w:r w:rsidR="00280441">
        <w:rPr/>
        <w:t xml:space="preserve">Tender For: </w:t>
      </w:r>
      <w:r>
        <w:tab/>
      </w:r>
      <w:r>
        <w:tab/>
      </w:r>
      <w:r w:rsidR="5DEB2092">
        <w:rPr/>
        <w:t>Framework for</w:t>
      </w:r>
      <w:r w:rsidR="007EC356">
        <w:rPr/>
        <w:t xml:space="preserve"> the Supply of</w:t>
      </w:r>
      <w:r w:rsidR="5DEB2092">
        <w:rPr/>
        <w:t xml:space="preserve"> Video, Animation and Production Services</w:t>
      </w:r>
    </w:p>
    <w:p w:rsidR="00E432B2" w:rsidP="4824011F" w:rsidRDefault="00280441" w14:paraId="56F71B64" w14:textId="4FCE0CBC">
      <w:pPr>
        <w:spacing w:before="0" w:after="0" w:line="283" w:lineRule="auto"/>
        <w:rPr>
          <w:highlight w:val="yellow"/>
        </w:rPr>
      </w:pPr>
      <w:r w:rsidR="00280441">
        <w:rPr/>
        <w:t xml:space="preserve">Tender Ref number: </w:t>
      </w:r>
      <w:r>
        <w:tab/>
      </w:r>
      <w:r w:rsidR="35B4EA99">
        <w:rPr/>
        <w:t>1754</w:t>
      </w:r>
    </w:p>
    <w:p w:rsidRPr="00E432B2" w:rsidR="006B726D" w:rsidP="00280441" w:rsidRDefault="006B726D" w14:paraId="60E2B653" w14:textId="77777777">
      <w:pPr>
        <w:spacing w:before="0" w:after="0" w:line="283" w:lineRule="auto"/>
      </w:pPr>
    </w:p>
    <w:tbl>
      <w:tblPr>
        <w:tblStyle w:val="TableGridLight"/>
        <w:tblW w:w="0" w:type="auto"/>
        <w:tblLook w:val="00A0" w:firstRow="1" w:lastRow="0" w:firstColumn="1" w:lastColumn="0" w:noHBand="0" w:noVBand="0"/>
      </w:tblPr>
      <w:tblGrid>
        <w:gridCol w:w="2614"/>
        <w:gridCol w:w="6804"/>
      </w:tblGrid>
      <w:tr w:rsidRPr="000F7420" w:rsidR="00280441" w:rsidTr="00280441"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00280441"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00280441" w14:paraId="2D0E72C1"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B6AD95B" w14:textId="77777777">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color="005191" w:themeColor="background1" w:sz="4" w:space="0"/>
            </w:tcBorders>
          </w:tcPr>
          <w:p w:rsidRPr="000F7420" w:rsidR="00280441" w:rsidP="00280441" w:rsidRDefault="00280441" w14:paraId="6D212ED4" w14:textId="77777777">
            <w:pPr>
              <w:spacing w:before="0" w:after="0" w:line="240" w:lineRule="auto"/>
              <w:rPr>
                <w:color w:val="auto"/>
                <w:szCs w:val="19"/>
              </w:rPr>
            </w:pPr>
          </w:p>
        </w:tc>
      </w:tr>
      <w:tr w:rsidRPr="000F7420" w:rsidR="00280441" w:rsidTr="00280441"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466F4E29" w14:textId="77777777">
            <w:pPr>
              <w:spacing w:before="0" w:after="0" w:line="240" w:lineRule="auto"/>
              <w:rPr>
                <w:color w:val="auto"/>
                <w:szCs w:val="19"/>
              </w:rPr>
            </w:pPr>
          </w:p>
        </w:tc>
      </w:tr>
      <w:tr w:rsidRPr="000F7420" w:rsidR="00280441" w:rsidTr="00280441"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00280441"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00280441"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00280441"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00280441"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Pr>
          <w:p w:rsidRPr="000F7420" w:rsidR="00280441" w:rsidP="00280441" w:rsidRDefault="00280441" w14:paraId="4E2722BD" w14:textId="77777777">
            <w:pPr>
              <w:spacing w:before="0" w:after="0" w:line="240" w:lineRule="auto"/>
              <w:rPr>
                <w:color w:val="auto"/>
                <w:szCs w:val="19"/>
              </w:rPr>
            </w:pPr>
          </w:p>
        </w:tc>
      </w:tr>
      <w:tr w:rsidRPr="000F7420" w:rsidR="00280441" w:rsidTr="00280441"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00280441"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00280441"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8"/>
      <w:headerReference w:type="default" r:id="rId9"/>
      <w:footerReference w:type="even" r:id="rId10"/>
      <w:footerReference w:type="default" r:id="rId11"/>
      <w:headerReference w:type="first" r:id="rId12"/>
      <w:footerReference w:type="first" r:id="rId13"/>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P="00BD4076" w:rsidRDefault="00C35EE3" w14:paraId="3F9ED054" w14:textId="77777777">
      <w:pPr>
        <w:spacing w:before="0" w:after="0" w:line="240" w:lineRule="auto"/>
      </w:pPr>
      <w:r>
        <w:separator/>
      </w:r>
    </w:p>
  </w:endnote>
  <w:endnote w:type="continuationSeparator" w:id="0">
    <w:p w:rsidR="00C35EE3" w:rsidP="00BD4076" w:rsidRDefault="00C35EE3" w14:paraId="1A0ED934"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P="00BD4076" w:rsidRDefault="00C35EE3" w14:paraId="19789FF0" w14:textId="77777777">
      <w:pPr>
        <w:spacing w:before="0" w:after="0" w:line="240" w:lineRule="auto"/>
      </w:pPr>
      <w:r>
        <w:separator/>
      </w:r>
    </w:p>
  </w:footnote>
  <w:footnote w:type="continuationSeparator" w:id="0">
    <w:p w:rsidR="00C35EE3" w:rsidP="00BD4076" w:rsidRDefault="00C35EE3" w14:paraId="632DA42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4637496" w14:textId="77777777">
    <w:pPr>
      <w:pStyle w:val="Header"/>
    </w:pPr>
    <w:bookmarkStart w:name="_GoBack" w:id="0"/>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20"/>
  <w:characterSpacingControl w:val="doNotCompress"/>
  <w:hdrShapeDefaults>
    <o:shapedefaults v:ext="edit" spidmax="6162"/>
    <o:shapelayout v:ext="edit">
      <o:rules v:ext="edit">
        <o:r id="V:Rule1" type="connector" idref="#AutoShape 80"/>
        <o:r id="V:Rule2" type="connector" idref="#AutoShape 80"/>
        <o:r id="V:Rule3" type="connector" idref="#AutoShape 80"/>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7EC356"/>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23F53E0F"/>
    <w:rsid w:val="35B4EA99"/>
    <w:rsid w:val="4824011F"/>
    <w:rsid w:val="5867B47B"/>
    <w:rsid w:val="5DEB20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62"/>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E32A06FD-5E63-47D1-B792-027297BC9B64}"/>
</file>

<file path=customXml/itemProps3.xml><?xml version="1.0" encoding="utf-8"?>
<ds:datastoreItem xmlns:ds="http://schemas.openxmlformats.org/officeDocument/2006/customXml" ds:itemID="{E79EC593-68A1-4F7E-854B-600776F9B410}"/>
</file>

<file path=customXml/itemProps4.xml><?xml version="1.0" encoding="utf-8"?>
<ds:datastoreItem xmlns:ds="http://schemas.openxmlformats.org/officeDocument/2006/customXml" ds:itemID="{FDBABFA3-E2A5-489E-A185-D9AE1E497F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Paula Downing</lastModifiedBy>
  <revision>4</revision>
  <lastPrinted>2019-04-08T12:19:00.0000000Z</lastPrinted>
  <dcterms:created xsi:type="dcterms:W3CDTF">2019-11-15T12:21:00.0000000Z</dcterms:created>
  <dcterms:modified xsi:type="dcterms:W3CDTF">2021-06-03T08:01:32.4118230Z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